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B9FEA" w14:textId="71917852" w:rsidR="00A65CA9" w:rsidRDefault="007A1C48" w:rsidP="00046602">
      <w:pPr>
        <w:rPr>
          <w:rFonts w:eastAsiaTheme="majorEastAsia" w:cstheme="majorBidi"/>
          <w:b/>
          <w:color w:val="000000" w:themeColor="text1"/>
          <w:sz w:val="32"/>
          <w:szCs w:val="32"/>
        </w:rPr>
      </w:pPr>
      <w:bookmarkStart w:id="0" w:name="_GoBack"/>
      <w:bookmarkEnd w:id="0"/>
      <w:r w:rsidRPr="00134146">
        <w:rPr>
          <w:rFonts w:eastAsiaTheme="majorEastAsia" w:cstheme="majorBidi"/>
          <w:b/>
          <w:color w:val="000000" w:themeColor="text1"/>
          <w:sz w:val="32"/>
          <w:szCs w:val="32"/>
        </w:rPr>
        <w:t>The Best Online Tools for Finding Long-Tail Keywords for Your Niche</w:t>
      </w:r>
    </w:p>
    <w:p w14:paraId="74C1E80F" w14:textId="77777777" w:rsidR="00134146" w:rsidRDefault="00134146" w:rsidP="00046602">
      <w:pPr>
        <w:rPr>
          <w:rFonts w:eastAsiaTheme="majorEastAsia" w:cstheme="majorBidi"/>
          <w:b/>
          <w:color w:val="000000" w:themeColor="text1"/>
          <w:sz w:val="32"/>
          <w:szCs w:val="32"/>
        </w:rPr>
      </w:pPr>
    </w:p>
    <w:p w14:paraId="37A3EC9B" w14:textId="6B431E5E" w:rsidR="009C08DF" w:rsidRDefault="007A1C48" w:rsidP="00222F0F">
      <w:r>
        <w:t>Over the last several years, the trend of earning money online has become incredibly popular</w:t>
      </w:r>
      <w:r w:rsidR="00D352C1">
        <w:t>, because anyone, with any kind of skill, can succeed at earning an income online. However, in order to make money, you have to choose a niche, as well as finding the keywords that will help your content rank high on the search engines. The long-tail keywords play an essential role in search engine ranking. If you need help finding long-tail keywords for your niche, here are the best online tools to help.</w:t>
      </w:r>
    </w:p>
    <w:p w14:paraId="08F0EAD2" w14:textId="1D6D38B5" w:rsidR="00D352C1" w:rsidRDefault="00D352C1" w:rsidP="00222F0F"/>
    <w:p w14:paraId="022536FF" w14:textId="708FBAFF" w:rsidR="00D352C1" w:rsidRDefault="007A1C48" w:rsidP="00222F0F">
      <w:pPr>
        <w:rPr>
          <w:b/>
        </w:rPr>
      </w:pPr>
      <w:r>
        <w:rPr>
          <w:b/>
        </w:rPr>
        <w:t>SEMRUSH</w:t>
      </w:r>
    </w:p>
    <w:p w14:paraId="5505AEB0" w14:textId="3DB21B5E" w:rsidR="00D352C1" w:rsidRDefault="007A1C48" w:rsidP="00222F0F">
      <w:r>
        <w:t>One of the finest SEO tools out there, SEMRUSH</w:t>
      </w:r>
      <w:r w:rsidR="00E87791">
        <w:t xml:space="preserve"> (</w:t>
      </w:r>
      <w:hyperlink r:id="rId4" w:history="1">
        <w:r w:rsidR="00E87791" w:rsidRPr="0042137D">
          <w:rPr>
            <w:rStyle w:val="Hyperlink"/>
          </w:rPr>
          <w:t>https://semrush.com</w:t>
        </w:r>
      </w:hyperlink>
      <w:r w:rsidR="00E87791">
        <w:t xml:space="preserve">) can help you find the keywords that your competitors are ranking for. Unlike some of the other traditional keyword research tools you can find, SEMRUSH can help you quickly find long tail keywords from any site on the Internet. </w:t>
      </w:r>
    </w:p>
    <w:p w14:paraId="74D0C594" w14:textId="0838B634" w:rsidR="00E87791" w:rsidRDefault="00E87791" w:rsidP="00222F0F"/>
    <w:p w14:paraId="79119D12" w14:textId="49CBC92B" w:rsidR="00A97A1F" w:rsidRDefault="007A1C48" w:rsidP="00222F0F">
      <w:pPr>
        <w:rPr>
          <w:b/>
        </w:rPr>
      </w:pPr>
      <w:r>
        <w:rPr>
          <w:b/>
        </w:rPr>
        <w:t>Google Keyword Planner</w:t>
      </w:r>
    </w:p>
    <w:p w14:paraId="0A225350" w14:textId="5C4FA531" w:rsidR="00A97A1F" w:rsidRDefault="007A1C48" w:rsidP="00A97A1F">
      <w:r>
        <w:t>A great place to start looking for long-tail keywords for your niche is with Google Ad</w:t>
      </w:r>
      <w:r>
        <w:t>’s Keyword Planner (</w:t>
      </w:r>
      <w:hyperlink r:id="rId5" w:history="1">
        <w:r>
          <w:rPr>
            <w:rStyle w:val="Hyperlink"/>
          </w:rPr>
          <w:t>https://ads.google.com/home/tools/keyword-planner/</w:t>
        </w:r>
      </w:hyperlink>
      <w:r>
        <w:t xml:space="preserve">). When you input a keyword, the tool will provide you with a list of related keywords, as well as simple metrics that </w:t>
      </w:r>
      <w:r>
        <w:t>allow you to gauge how fierce the competition is with each keyword. It will also provide you with the monthly search volume on both a global and local level.</w:t>
      </w:r>
    </w:p>
    <w:p w14:paraId="76812B41" w14:textId="54655060" w:rsidR="00750368" w:rsidRDefault="00750368" w:rsidP="00A97A1F"/>
    <w:p w14:paraId="4DC96524" w14:textId="167F8C70" w:rsidR="00750368" w:rsidRDefault="007A1C48" w:rsidP="00A97A1F">
      <w:pPr>
        <w:rPr>
          <w:b/>
        </w:rPr>
      </w:pPr>
      <w:r>
        <w:rPr>
          <w:b/>
        </w:rPr>
        <w:t>Keyword Tool.io</w:t>
      </w:r>
    </w:p>
    <w:p w14:paraId="363B601B" w14:textId="249ED9F7" w:rsidR="00750368" w:rsidRDefault="007A1C48" w:rsidP="00A97A1F">
      <w:r>
        <w:t>If you are looking for a list of long-tail keyword suggestions related to one tha</w:t>
      </w:r>
      <w:r>
        <w:t>t you already have in mind, Keyword Tool.io (</w:t>
      </w:r>
      <w:hyperlink r:id="rId6" w:history="1">
        <w:r w:rsidRPr="0042137D">
          <w:rPr>
            <w:rStyle w:val="Hyperlink"/>
          </w:rPr>
          <w:t>https://keywordtool.io</w:t>
        </w:r>
      </w:hyperlink>
      <w:r>
        <w:t xml:space="preserve">) can be incredibly useful. </w:t>
      </w:r>
      <w:r w:rsidR="00B8777B">
        <w:t xml:space="preserve">It uses Google Autocomplete to generate a list of long-tail keyword suggestions, which can be helpful if you are searching for your topics. </w:t>
      </w:r>
    </w:p>
    <w:p w14:paraId="7D1CA348" w14:textId="4EB0F718" w:rsidR="00B8777B" w:rsidRDefault="00B8777B" w:rsidP="00A97A1F"/>
    <w:p w14:paraId="760429F5" w14:textId="56CC5642" w:rsidR="00B8777B" w:rsidRDefault="007A1C48" w:rsidP="00A97A1F">
      <w:pPr>
        <w:rPr>
          <w:b/>
        </w:rPr>
      </w:pPr>
      <w:r>
        <w:rPr>
          <w:b/>
        </w:rPr>
        <w:t>Term Explorer</w:t>
      </w:r>
    </w:p>
    <w:p w14:paraId="7816167D" w14:textId="4BCBA418" w:rsidR="00B8777B" w:rsidRDefault="007A1C48" w:rsidP="00A97A1F">
      <w:r>
        <w:t>Term Explorer (</w:t>
      </w:r>
      <w:hyperlink r:id="rId7" w:history="1">
        <w:r w:rsidRPr="0042137D">
          <w:rPr>
            <w:rStyle w:val="Hyperlink"/>
          </w:rPr>
          <w:t>https://termexplorer.com</w:t>
        </w:r>
      </w:hyperlink>
      <w:r>
        <w:t xml:space="preserve">) has probably the </w:t>
      </w:r>
      <w:r w:rsidR="007D3B5F">
        <w:t xml:space="preserve">most in-depth research reports of any of the keyword tools on the market. From a single keyword, you can get more than 10,000 variations. </w:t>
      </w:r>
      <w:r w:rsidR="00A463BF">
        <w:t xml:space="preserve">It will give you data for </w:t>
      </w:r>
      <w:r w:rsidR="00A463BF">
        <w:lastRenderedPageBreak/>
        <w:t xml:space="preserve">all the results </w:t>
      </w:r>
      <w:r w:rsidR="00C97BC3">
        <w:t xml:space="preserve">on the first page of search engines, including the number of results, trust score, link strength, and keyword difficulty. </w:t>
      </w:r>
    </w:p>
    <w:p w14:paraId="5E630283" w14:textId="1764349C" w:rsidR="00283F54" w:rsidRDefault="00283F54" w:rsidP="00A97A1F"/>
    <w:p w14:paraId="7A42F00D" w14:textId="0406429A" w:rsidR="00283F54" w:rsidRDefault="007A1C48" w:rsidP="00A97A1F">
      <w:pPr>
        <w:rPr>
          <w:b/>
        </w:rPr>
      </w:pPr>
      <w:r>
        <w:rPr>
          <w:b/>
        </w:rPr>
        <w:t>Moz’s Keyword Difficulty Tool</w:t>
      </w:r>
    </w:p>
    <w:p w14:paraId="7F35C4B7" w14:textId="430FB0D2" w:rsidR="00283F54" w:rsidRDefault="007A1C48" w:rsidP="00A97A1F">
      <w:r>
        <w:t xml:space="preserve">Moz's keyword difficulty tool is one of the </w:t>
      </w:r>
      <w:r>
        <w:t>most useful features of their paid suite. It is an excellent resource for analyzing the competitiveness of a keyword as well as unearthing low-hanging fruit. When you put your keyword into the tool, it provides you with the top ten rankings for that specif</w:t>
      </w:r>
      <w:r>
        <w:t>ic keyword. Then it assigns a difficulty score based on those pages that currently rank for that keyword.</w:t>
      </w:r>
    </w:p>
    <w:p w14:paraId="4BFF3DDB" w14:textId="19F4E509" w:rsidR="007D1FBB" w:rsidRDefault="007D1FBB" w:rsidP="00A97A1F"/>
    <w:p w14:paraId="63034204" w14:textId="72EB1D22" w:rsidR="007D1FBB" w:rsidRPr="00283F54" w:rsidRDefault="007A1C48" w:rsidP="00A97A1F">
      <w:r>
        <w:t>Finding the best long-tail keywords for your niche isn’t difficult. Just use one of these great tools and get started discovering the best keywords f</w:t>
      </w:r>
      <w:r>
        <w:t xml:space="preserve">or your niche. </w:t>
      </w:r>
    </w:p>
    <w:p w14:paraId="29F151E3" w14:textId="768D0D9E" w:rsidR="00A97A1F" w:rsidRPr="00A97A1F" w:rsidRDefault="00A97A1F" w:rsidP="00222F0F"/>
    <w:sectPr w:rsidR="00A97A1F" w:rsidRPr="00A97A1F"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146E1"/>
    <w:rsid w:val="000244F2"/>
    <w:rsid w:val="00033542"/>
    <w:rsid w:val="0004177A"/>
    <w:rsid w:val="00041F15"/>
    <w:rsid w:val="00043A15"/>
    <w:rsid w:val="00046602"/>
    <w:rsid w:val="00092771"/>
    <w:rsid w:val="000C50F7"/>
    <w:rsid w:val="000E5260"/>
    <w:rsid w:val="000F50C1"/>
    <w:rsid w:val="000F79FE"/>
    <w:rsid w:val="00134146"/>
    <w:rsid w:val="0014278D"/>
    <w:rsid w:val="00180043"/>
    <w:rsid w:val="00193861"/>
    <w:rsid w:val="001957C4"/>
    <w:rsid w:val="001B6387"/>
    <w:rsid w:val="001B6A69"/>
    <w:rsid w:val="001E02B7"/>
    <w:rsid w:val="001F2E8F"/>
    <w:rsid w:val="00211FED"/>
    <w:rsid w:val="00220A82"/>
    <w:rsid w:val="00222F0F"/>
    <w:rsid w:val="002409DA"/>
    <w:rsid w:val="00262BA3"/>
    <w:rsid w:val="00283F54"/>
    <w:rsid w:val="00296283"/>
    <w:rsid w:val="002B3AD2"/>
    <w:rsid w:val="002C0ACE"/>
    <w:rsid w:val="002F0732"/>
    <w:rsid w:val="002F7E38"/>
    <w:rsid w:val="003050DA"/>
    <w:rsid w:val="003146A1"/>
    <w:rsid w:val="003149EA"/>
    <w:rsid w:val="00323691"/>
    <w:rsid w:val="00326722"/>
    <w:rsid w:val="003644F3"/>
    <w:rsid w:val="00364837"/>
    <w:rsid w:val="00371232"/>
    <w:rsid w:val="00376C96"/>
    <w:rsid w:val="00377A29"/>
    <w:rsid w:val="00382527"/>
    <w:rsid w:val="00384EF9"/>
    <w:rsid w:val="003A03C6"/>
    <w:rsid w:val="003A13C2"/>
    <w:rsid w:val="003A561A"/>
    <w:rsid w:val="003C7130"/>
    <w:rsid w:val="003D4C63"/>
    <w:rsid w:val="003F03DD"/>
    <w:rsid w:val="003F61C0"/>
    <w:rsid w:val="00412D03"/>
    <w:rsid w:val="0042137D"/>
    <w:rsid w:val="00425080"/>
    <w:rsid w:val="004442DE"/>
    <w:rsid w:val="00453CC0"/>
    <w:rsid w:val="00474E2E"/>
    <w:rsid w:val="005040EF"/>
    <w:rsid w:val="005260B5"/>
    <w:rsid w:val="00546C30"/>
    <w:rsid w:val="0057449A"/>
    <w:rsid w:val="00580629"/>
    <w:rsid w:val="005E4C95"/>
    <w:rsid w:val="006139D6"/>
    <w:rsid w:val="0064063D"/>
    <w:rsid w:val="00644071"/>
    <w:rsid w:val="00660AAD"/>
    <w:rsid w:val="006B0C90"/>
    <w:rsid w:val="006D0065"/>
    <w:rsid w:val="006D1019"/>
    <w:rsid w:val="006E2C3E"/>
    <w:rsid w:val="006F23B2"/>
    <w:rsid w:val="00711C48"/>
    <w:rsid w:val="00721F59"/>
    <w:rsid w:val="00723E8F"/>
    <w:rsid w:val="007420EC"/>
    <w:rsid w:val="0074615E"/>
    <w:rsid w:val="00750368"/>
    <w:rsid w:val="00760188"/>
    <w:rsid w:val="00764A81"/>
    <w:rsid w:val="0079263D"/>
    <w:rsid w:val="007A1C48"/>
    <w:rsid w:val="007C174B"/>
    <w:rsid w:val="007D1FBB"/>
    <w:rsid w:val="007D3B5F"/>
    <w:rsid w:val="007F2EB3"/>
    <w:rsid w:val="007F6A5F"/>
    <w:rsid w:val="0081461C"/>
    <w:rsid w:val="00825ACD"/>
    <w:rsid w:val="00840D36"/>
    <w:rsid w:val="008433AA"/>
    <w:rsid w:val="00863EB0"/>
    <w:rsid w:val="008711CE"/>
    <w:rsid w:val="008768E8"/>
    <w:rsid w:val="008A0F46"/>
    <w:rsid w:val="008B57EE"/>
    <w:rsid w:val="008C0C76"/>
    <w:rsid w:val="008C405D"/>
    <w:rsid w:val="008E35A2"/>
    <w:rsid w:val="0090329D"/>
    <w:rsid w:val="00911D02"/>
    <w:rsid w:val="00947F18"/>
    <w:rsid w:val="00947FA2"/>
    <w:rsid w:val="00951749"/>
    <w:rsid w:val="00965D63"/>
    <w:rsid w:val="009702E7"/>
    <w:rsid w:val="0097673D"/>
    <w:rsid w:val="009A24E1"/>
    <w:rsid w:val="009A4B0F"/>
    <w:rsid w:val="009A5102"/>
    <w:rsid w:val="009A57A5"/>
    <w:rsid w:val="009B4358"/>
    <w:rsid w:val="009C08DF"/>
    <w:rsid w:val="009E032C"/>
    <w:rsid w:val="009E179E"/>
    <w:rsid w:val="009E530D"/>
    <w:rsid w:val="009E668C"/>
    <w:rsid w:val="009E751D"/>
    <w:rsid w:val="009F71CC"/>
    <w:rsid w:val="00A34963"/>
    <w:rsid w:val="00A463BF"/>
    <w:rsid w:val="00A46B55"/>
    <w:rsid w:val="00A51A13"/>
    <w:rsid w:val="00A55629"/>
    <w:rsid w:val="00A57BAF"/>
    <w:rsid w:val="00A613E0"/>
    <w:rsid w:val="00A65CA9"/>
    <w:rsid w:val="00A6749D"/>
    <w:rsid w:val="00A7635E"/>
    <w:rsid w:val="00A97A1F"/>
    <w:rsid w:val="00AA507C"/>
    <w:rsid w:val="00AA6DCF"/>
    <w:rsid w:val="00AB6515"/>
    <w:rsid w:val="00AD5F47"/>
    <w:rsid w:val="00B02DDB"/>
    <w:rsid w:val="00B15184"/>
    <w:rsid w:val="00B1690B"/>
    <w:rsid w:val="00B365B3"/>
    <w:rsid w:val="00B47AB8"/>
    <w:rsid w:val="00B63DCA"/>
    <w:rsid w:val="00B7359A"/>
    <w:rsid w:val="00B834F8"/>
    <w:rsid w:val="00B8777B"/>
    <w:rsid w:val="00BA77C6"/>
    <w:rsid w:val="00BB51B1"/>
    <w:rsid w:val="00BC4ABD"/>
    <w:rsid w:val="00BE1170"/>
    <w:rsid w:val="00C0635F"/>
    <w:rsid w:val="00C36687"/>
    <w:rsid w:val="00C6409E"/>
    <w:rsid w:val="00C85EAB"/>
    <w:rsid w:val="00C97BC3"/>
    <w:rsid w:val="00CB77D1"/>
    <w:rsid w:val="00CC12BC"/>
    <w:rsid w:val="00CC6F53"/>
    <w:rsid w:val="00D032CD"/>
    <w:rsid w:val="00D04B02"/>
    <w:rsid w:val="00D116DD"/>
    <w:rsid w:val="00D23D98"/>
    <w:rsid w:val="00D26221"/>
    <w:rsid w:val="00D2749C"/>
    <w:rsid w:val="00D352C1"/>
    <w:rsid w:val="00D403EE"/>
    <w:rsid w:val="00D44221"/>
    <w:rsid w:val="00D73F0C"/>
    <w:rsid w:val="00D75A59"/>
    <w:rsid w:val="00D8496C"/>
    <w:rsid w:val="00DA52FE"/>
    <w:rsid w:val="00DD29ED"/>
    <w:rsid w:val="00E138EA"/>
    <w:rsid w:val="00E31050"/>
    <w:rsid w:val="00E52150"/>
    <w:rsid w:val="00E674CD"/>
    <w:rsid w:val="00E67607"/>
    <w:rsid w:val="00E74BE9"/>
    <w:rsid w:val="00E75BDA"/>
    <w:rsid w:val="00E827E0"/>
    <w:rsid w:val="00E87791"/>
    <w:rsid w:val="00E87D70"/>
    <w:rsid w:val="00E9098E"/>
    <w:rsid w:val="00EA4BDD"/>
    <w:rsid w:val="00ED1A19"/>
    <w:rsid w:val="00ED1A6D"/>
    <w:rsid w:val="00ED75C0"/>
    <w:rsid w:val="00ED7616"/>
    <w:rsid w:val="00F30920"/>
    <w:rsid w:val="00F31B33"/>
    <w:rsid w:val="00F50590"/>
    <w:rsid w:val="00F56D85"/>
    <w:rsid w:val="00F65AFF"/>
    <w:rsid w:val="00F70D57"/>
    <w:rsid w:val="00F72DF8"/>
    <w:rsid w:val="00F96F63"/>
    <w:rsid w:val="00FA452C"/>
    <w:rsid w:val="00FD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E87791"/>
    <w:rPr>
      <w:color w:val="0563C1" w:themeColor="hyperlink"/>
      <w:u w:val="single"/>
    </w:rPr>
  </w:style>
  <w:style w:type="character" w:customStyle="1" w:styleId="UnresolvedMention1">
    <w:name w:val="Unresolved Mention1"/>
    <w:basedOn w:val="DefaultParagraphFont"/>
    <w:uiPriority w:val="99"/>
    <w:rsid w:val="00E87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ermexplore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eywordtool.io" TargetMode="External"/><Relationship Id="rId5" Type="http://schemas.openxmlformats.org/officeDocument/2006/relationships/hyperlink" Target="https://ads.google.com/home/tools/keyword-planner/" TargetMode="External"/><Relationship Id="rId4" Type="http://schemas.openxmlformats.org/officeDocument/2006/relationships/hyperlink" Target="https://semrush.com" TargetMode="Externa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433</Words>
  <Characters>2203</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2019-05-16T20:03:00Z</dcterms:created>
  <dcterms:modified xsi:type="dcterms:W3CDTF">2019-05-16T20:03:00Z</dcterms:modified>
  <cp:category/>
</cp:coreProperties>
</file>